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 Albans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 Albans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 Albans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 Albans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 Albans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 Albans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64.5% </w:t>
      </w:r>
      <w:r w:rsidRPr="004747BF">
        <w:rPr>
          <w:rFonts w:ascii="Libre Franklin Light" w:eastAsia="Times New Roman" w:hAnsi="Libre Franklin Light" w:cs="Calibri Light"/>
        </w:rPr>
        <w:t xml:space="preserve">of those respondents classified as PGSI 8+ in St Albans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 Albans is estimated to be </w:t>
      </w:r>
      <w:r w:rsidRPr="00773DF7">
        <w:rPr>
          <w:rFonts w:ascii="Libre Franklin Light" w:eastAsia="Times New Roman" w:hAnsi="Libre Franklin Light" w:cs="Calibri Light"/>
          <w:b/>
          <w:bCs/>
          <w:color w:val="C45911" w:themeColor="accent2" w:themeShade="BF"/>
        </w:rPr>
        <w:t xml:space="preserve">£1,727,761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 Albans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Albans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Albans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 Albans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 Alban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 Albans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 Alban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 Albans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Albans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 Alban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 Albans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 Albans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Albans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 Albans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 Albans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 Albans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£1,727,761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 Albans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£28,142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£582,001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£41,692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£11,726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£21,498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£1,042,702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£1,727,761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 Albans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 Albans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Albans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Albans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Albans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Albans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 Albans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 Albans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Albans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Albans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 Albans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 Albans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DBF28B8-7896-47F8-B090-8FE1A1B8F11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